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00280441" w:rsidRDefault="00280441" w14:paraId="53149078" w14:textId="1CC12A43">
      <w:pPr>
        <w:spacing w:before="0" w:after="0" w:line="283" w:lineRule="auto"/>
      </w:pPr>
      <w:r w:rsidR="00280441">
        <w:rPr/>
        <w:t xml:space="preserve">Tender For: </w:t>
      </w:r>
      <w:r>
        <w:tab/>
      </w:r>
      <w:r>
        <w:tab/>
      </w:r>
      <w:r w:rsidR="30B42816">
        <w:rPr/>
        <w:t>Containment Room Modifications at CPIs Coxon Building</w:t>
      </w:r>
    </w:p>
    <w:p w:rsidRPr="00E432B2" w:rsidR="006B726D" w:rsidP="7CC6E99C" w:rsidRDefault="006B726D" w14:paraId="60E2B653" w14:textId="4AF83A80">
      <w:pPr>
        <w:spacing w:before="0" w:after="0" w:line="283" w:lineRule="auto"/>
        <w:rPr>
          <w:highlight w:val="yellow"/>
        </w:rPr>
      </w:pPr>
      <w:r w:rsidR="00280441">
        <w:rPr/>
        <w:t xml:space="preserve">Tender Ref number: </w:t>
      </w:r>
      <w:r>
        <w:tab/>
      </w:r>
      <w:r w:rsidR="38FAE29E">
        <w:rPr/>
        <w:t>1832</w:t>
      </w:r>
    </w:p>
    <w:tbl>
      <w:tblPr>
        <w:tblStyle w:val="TableGridLight"/>
        <w:tblW w:w="0" w:type="auto"/>
        <w:tblLook w:val="00A0" w:firstRow="1" w:lastRow="0" w:firstColumn="1" w:lastColumn="0" w:noHBand="0" w:noVBand="0"/>
      </w:tblPr>
      <w:tblGrid>
        <w:gridCol w:w="2614"/>
        <w:gridCol w:w="6804"/>
      </w:tblGrid>
      <w:tr w:rsidRPr="000F7420" w:rsidR="00280441" w:rsidTr="24D896F4"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tcMar/>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24D896F4"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Mar/>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24D896F4"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Mar/>
          </w:tcPr>
          <w:p w:rsidRPr="000F7420" w:rsidR="00280441" w:rsidP="00280441" w:rsidRDefault="00280441" w14:paraId="466F4E29" w14:textId="77777777">
            <w:pPr>
              <w:spacing w:before="0" w:after="0" w:line="240" w:lineRule="auto"/>
              <w:rPr>
                <w:color w:val="auto"/>
                <w:szCs w:val="19"/>
              </w:rPr>
            </w:pPr>
          </w:p>
        </w:tc>
      </w:tr>
      <w:tr w:rsidRPr="000F7420" w:rsidR="00280441" w:rsidTr="24D896F4"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Mar/>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24D896F4"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Mar/>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24D896F4"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Mar/>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24D896F4"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Mar/>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24D896F4"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Mar/>
          </w:tcPr>
          <w:p w:rsidRPr="000F7420" w:rsidR="00280441" w:rsidP="00280441" w:rsidRDefault="00280441" w14:paraId="4E2722BD" w14:textId="77777777">
            <w:pPr>
              <w:spacing w:before="0" w:after="0" w:line="240" w:lineRule="auto"/>
              <w:rPr>
                <w:color w:val="auto"/>
                <w:szCs w:val="19"/>
              </w:rPr>
            </w:pPr>
          </w:p>
        </w:tc>
      </w:tr>
      <w:tr w:rsidRPr="000F7420" w:rsidR="00280441" w:rsidTr="24D896F4"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Mar/>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24D896F4"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Mar/>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24D896F4"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Mar/>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24D896F4"/>
    <w:rsid w:val="30B42816"/>
    <w:rsid w:val="38FAE29E"/>
    <w:rsid w:val="65DE1764"/>
    <w:rsid w:val="7CC6E9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Ben Westwood</lastModifiedBy>
  <revision>5</revision>
  <lastPrinted>2019-04-08T12:19:00.0000000Z</lastPrinted>
  <dcterms:created xsi:type="dcterms:W3CDTF">2019-11-15T12:21:00.0000000Z</dcterms:created>
  <dcterms:modified xsi:type="dcterms:W3CDTF">2021-10-21T07:44:40.7290594Z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